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bookmarkStart w:id="0" w:name="_GoBack"/>
      <w:bookmarkEnd w:id="0"/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>
              <w:t xml:space="preserve"> </w:t>
            </w:r>
            <w:r w:rsidRPr="00400682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ΔΙΑΔΡΑΣΤΙΚΟΣ ΠΙΝΑΚΑΣ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0682" w:rsidRPr="004E67E9" w:rsidTr="008A32BE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Μέγεθος Οθόνης: έως 86"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0682" w:rsidRPr="004E67E9" w:rsidTr="008A32BE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Ανάλυση Οθόνης: 3840 × 2160 (4K UHD)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0682" w:rsidRPr="004E67E9" w:rsidTr="008A32BE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Τύπος Οθόνης: Direct LED (DLED), 60Hz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00682" w:rsidRPr="004E67E9" w:rsidTr="008A32B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Επεξεργαστής: A73 × 4 + A53 × 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00682" w:rsidRPr="004E67E9" w:rsidTr="008A32BE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RAM: 8GB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00682" w:rsidRPr="004E67E9" w:rsidTr="008A32B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Αποθήκευση: 64GB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Λειτουργικό Σύστημα: Android 14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Φωτεινότητα: 400 cd/m²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Αντίθεση: 1.200:1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Dynamic C/R: 4.000:1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Τροφοδοσία: AC 100–240V, 50/60Hz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Κατανάλωση (Max): 493W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Τυπική: 264W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Ονομαστική: 460W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Stand-by: 0.5W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Διαστάσεις: 1961.8 × 1170 × 87.7 mm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VESA Mount: 800 × 600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Γωνία Θέασης: 178° / 178°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Haze: 25%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Χρόνος Απόκρισης: 8ms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Ηχεία: Ενσωματωμένα 15W × 2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  <w:t xml:space="preserve">1.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HDMI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2 (1 μπροστά / 1 πίσω) 2.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USB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-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C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(μπροστά) 3.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USB Type-A x4 (USB 2.0 x2, USB 3.0 x2) 4. OPS Slot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br/>
              <w:t>5. 3.5mm Stereo Audio In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00682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br/>
              <w:t>1. HDMI Out 2. 3.5mm Stereo Audio Out 3. Touch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Out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2 (μπροστά/πίσω)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br/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1. Wi-Fi 5 (802.11ac) 2. Bluetooth (Keyboard/Mouse) 3. Ethernet 1Gbps 4. RS232C In, RJ45 In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lastRenderedPageBreak/>
              <w:t>25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Ασφάλεια: IEC62368-1, UL62368-1, IEC60950-1, IS13252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EMC: FCC Part 15, EN55032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Περιβάλλον: ENERGY STAR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00682" w:rsidTr="008A32B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Ασφάλεια Δικτύου: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WPA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/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WPA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2/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WPA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3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Personal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WPS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2.0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400682"/>
    <w:rsid w:val="00756EA9"/>
    <w:rsid w:val="007735E4"/>
    <w:rsid w:val="00A475D5"/>
    <w:rsid w:val="00AE4DBB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BBFC7513</Template>
  <TotalTime>0</TotalTime>
  <Pages>2</Pages>
  <Words>224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2025-12-09T11:43:00Z</dcterms:created>
  <dcterms:modified xsi:type="dcterms:W3CDTF">2025-12-09T11:43:00Z</dcterms:modified>
</cp:coreProperties>
</file>